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67F832AB" w:rsidR="005B549F" w:rsidRDefault="00E9243F" w:rsidP="00464C0D">
      <w:pPr>
        <w:pStyle w:val="Title"/>
      </w:pPr>
      <w:r>
        <w:t>Equipment Study</w:t>
      </w:r>
    </w:p>
    <w:p w14:paraId="240C0958" w14:textId="2CDA2E3E" w:rsidR="00087083" w:rsidRDefault="00A34585" w:rsidP="00AF31A3">
      <w:pPr>
        <w:spacing w:after="200" w:line="276" w:lineRule="auto"/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Corn Planter Study</w:t>
      </w:r>
    </w:p>
    <w:p w14:paraId="38E19AB0" w14:textId="73791090" w:rsidR="00A34585" w:rsidRPr="00A34585" w:rsidRDefault="00A34585" w:rsidP="00A34585">
      <w:pPr>
        <w:numPr>
          <w:ilvl w:val="0"/>
          <w:numId w:val="48"/>
        </w:numPr>
        <w:tabs>
          <w:tab w:val="num" w:pos="0"/>
        </w:tabs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What is the equipment brand and model of the tractor and ring roller?</w:t>
      </w:r>
    </w:p>
    <w:p w14:paraId="4F0B94D2" w14:textId="2F5019A3" w:rsidR="00A34585" w:rsidRPr="00A34585" w:rsidRDefault="00A34585" w:rsidP="00A34585">
      <w:pPr>
        <w:numPr>
          <w:ilvl w:val="0"/>
          <w:numId w:val="48"/>
        </w:numPr>
        <w:tabs>
          <w:tab w:val="num" w:pos="0"/>
        </w:tabs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Why is a ring roller run over the beds before planting?</w:t>
      </w:r>
    </w:p>
    <w:p w14:paraId="35C6A93F" w14:textId="3FA7919B" w:rsidR="00A34585" w:rsidRPr="00A34585" w:rsidRDefault="00A34585" w:rsidP="00A34585">
      <w:pPr>
        <w:numPr>
          <w:ilvl w:val="0"/>
          <w:numId w:val="48"/>
        </w:numPr>
        <w:tabs>
          <w:tab w:val="num" w:pos="0"/>
        </w:tabs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What are the tractor and planter brand and model?</w:t>
      </w:r>
    </w:p>
    <w:p w14:paraId="3BC0E6F5" w14:textId="5BCFCCCD" w:rsidR="00A34585" w:rsidRPr="00A34585" w:rsidRDefault="00A34585" w:rsidP="00A34585">
      <w:pPr>
        <w:numPr>
          <w:ilvl w:val="0"/>
          <w:numId w:val="48"/>
        </w:numPr>
        <w:tabs>
          <w:tab w:val="num" w:pos="0"/>
        </w:tabs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Is the planter level front to back and side to side?</w:t>
      </w:r>
    </w:p>
    <w:p w14:paraId="59ACF0E0" w14:textId="2E62E4A5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How are the furrows opened?</w:t>
      </w:r>
    </w:p>
    <w:p w14:paraId="275F1E7C" w14:textId="2616FB89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How many furrow openers are there on the planter and what is the spacing between each of them?</w:t>
      </w:r>
    </w:p>
    <w:p w14:paraId="20220F6C" w14:textId="03853106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What seed disks are used with this planter?</w:t>
      </w:r>
    </w:p>
    <w:p w14:paraId="506D287E" w14:textId="5616C794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What should the vacuum be set to?</w:t>
      </w:r>
    </w:p>
    <w:p w14:paraId="5B9682C7" w14:textId="3E4E543A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How is the sweet corn seed metered?</w:t>
      </w:r>
    </w:p>
    <w:p w14:paraId="190F7BA6" w14:textId="0F7C9ADD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How is the depth of seeding controlled?</w:t>
      </w:r>
    </w:p>
    <w:p w14:paraId="611E0342" w14:textId="6D6301CA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What is the actual depth of seed planting?</w:t>
      </w:r>
    </w:p>
    <w:p w14:paraId="16291E16" w14:textId="32503355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What is the planter set at for distance between seeds?</w:t>
      </w:r>
    </w:p>
    <w:p w14:paraId="74785967" w14:textId="4E74BCFC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What is the average spacing between seeds after planting?</w:t>
      </w:r>
    </w:p>
    <w:p w14:paraId="7839ABFB" w14:textId="6B05B672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 xml:space="preserve">Why is tire pressure on the planter important?  </w:t>
      </w:r>
    </w:p>
    <w:p w14:paraId="7BF28976" w14:textId="1B1CC5EC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What is the side sway on the planter and how is it controlled?</w:t>
      </w:r>
    </w:p>
    <w:p w14:paraId="54AD8D23" w14:textId="77777777" w:rsid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t>How is seed covered with this planter?</w:t>
      </w:r>
    </w:p>
    <w:p w14:paraId="6680632B" w14:textId="4DA1D678" w:rsidR="00A34585" w:rsidRPr="00A34585" w:rsidRDefault="00A34585" w:rsidP="00A34585">
      <w:pPr>
        <w:numPr>
          <w:ilvl w:val="0"/>
          <w:numId w:val="48"/>
        </w:num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  <w:r w:rsidRPr="00A34585">
        <w:rPr>
          <w:rFonts w:eastAsia="Times New Roman" w:cstheme="minorHAnsi"/>
          <w:sz w:val="24"/>
          <w:szCs w:val="24"/>
        </w:rPr>
        <w:lastRenderedPageBreak/>
        <w:t>Explain how the seed monitor indicates a problem with seed flow.</w:t>
      </w:r>
    </w:p>
    <w:p w14:paraId="66695291" w14:textId="77777777" w:rsidR="00A34585" w:rsidRPr="00A34585" w:rsidRDefault="00A34585" w:rsidP="00A34585">
      <w:pPr>
        <w:spacing w:before="240" w:after="0" w:line="360" w:lineRule="auto"/>
        <w:ind w:left="720"/>
        <w:rPr>
          <w:rFonts w:eastAsia="Times New Roman" w:cstheme="minorHAnsi"/>
          <w:sz w:val="24"/>
          <w:szCs w:val="24"/>
        </w:rPr>
      </w:pPr>
    </w:p>
    <w:p w14:paraId="71917EBB" w14:textId="77777777" w:rsidR="00A34585" w:rsidRPr="00A34585" w:rsidRDefault="00A34585" w:rsidP="00A34585">
      <w:pPr>
        <w:spacing w:before="240" w:after="0" w:line="360" w:lineRule="auto"/>
        <w:jc w:val="both"/>
        <w:rPr>
          <w:rFonts w:eastAsia="Times New Roman" w:cstheme="minorHAnsi"/>
          <w:sz w:val="24"/>
          <w:szCs w:val="24"/>
        </w:rPr>
      </w:pPr>
    </w:p>
    <w:p w14:paraId="492CD6B1" w14:textId="77777777" w:rsidR="00A34585" w:rsidRDefault="00A34585" w:rsidP="00A34585">
      <w:pPr>
        <w:spacing w:before="240" w:after="200" w:line="360" w:lineRule="auto"/>
        <w:rPr>
          <w:rFonts w:ascii="Calibri" w:eastAsia="Times New Roman" w:hAnsi="Calibri" w:cs="Times New Roman"/>
          <w:b/>
        </w:rPr>
      </w:pPr>
    </w:p>
    <w:sectPr w:rsidR="00A34585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58F23" w14:textId="77777777" w:rsidR="00085E3F" w:rsidRDefault="00085E3F" w:rsidP="00CD71D0">
      <w:pPr>
        <w:spacing w:after="0" w:line="240" w:lineRule="auto"/>
      </w:pPr>
      <w:r>
        <w:separator/>
      </w:r>
    </w:p>
  </w:endnote>
  <w:endnote w:type="continuationSeparator" w:id="0">
    <w:p w14:paraId="14C8F70A" w14:textId="77777777" w:rsidR="00085E3F" w:rsidRDefault="00085E3F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64279898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34585">
      <w:rPr>
        <w:noProof/>
      </w:rPr>
      <w:t>10/8/2022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5ED88" w14:textId="77777777" w:rsidR="00085E3F" w:rsidRDefault="00085E3F" w:rsidP="00CD71D0">
      <w:pPr>
        <w:spacing w:after="0" w:line="240" w:lineRule="auto"/>
      </w:pPr>
      <w:r>
        <w:separator/>
      </w:r>
    </w:p>
  </w:footnote>
  <w:footnote w:type="continuationSeparator" w:id="0">
    <w:p w14:paraId="4A06F855" w14:textId="77777777" w:rsidR="00085E3F" w:rsidRDefault="00085E3F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238C90B1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A34585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7AFF"/>
    <w:multiLevelType w:val="hybridMultilevel"/>
    <w:tmpl w:val="EFC4ED00"/>
    <w:lvl w:ilvl="0" w:tplc="A9BAB7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F0194"/>
    <w:multiLevelType w:val="hybridMultilevel"/>
    <w:tmpl w:val="98687D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084896"/>
    <w:multiLevelType w:val="hybridMultilevel"/>
    <w:tmpl w:val="02A0F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D122E89"/>
    <w:multiLevelType w:val="hybridMultilevel"/>
    <w:tmpl w:val="F462F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BB3B48"/>
    <w:multiLevelType w:val="hybridMultilevel"/>
    <w:tmpl w:val="13B67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7DE8"/>
    <w:multiLevelType w:val="hybridMultilevel"/>
    <w:tmpl w:val="62609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E4694C"/>
    <w:multiLevelType w:val="hybridMultilevel"/>
    <w:tmpl w:val="6818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A3D0A"/>
    <w:multiLevelType w:val="hybridMultilevel"/>
    <w:tmpl w:val="230A9D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BAFB7A">
      <w:start w:val="12"/>
      <w:numFmt w:val="decimal"/>
      <w:lvlText w:val="%2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3D5DBE"/>
    <w:multiLevelType w:val="hybridMultilevel"/>
    <w:tmpl w:val="0E2C2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46"/>
  </w:num>
  <w:num w:numId="2" w16cid:durableId="532883076">
    <w:abstractNumId w:val="29"/>
  </w:num>
  <w:num w:numId="3" w16cid:durableId="1688143260">
    <w:abstractNumId w:val="20"/>
  </w:num>
  <w:num w:numId="4" w16cid:durableId="320041939">
    <w:abstractNumId w:val="18"/>
  </w:num>
  <w:num w:numId="5" w16cid:durableId="1238786984">
    <w:abstractNumId w:val="33"/>
  </w:num>
  <w:num w:numId="6" w16cid:durableId="1532037393">
    <w:abstractNumId w:val="39"/>
  </w:num>
  <w:num w:numId="7" w16cid:durableId="1269655105">
    <w:abstractNumId w:val="19"/>
  </w:num>
  <w:num w:numId="8" w16cid:durableId="1093161213">
    <w:abstractNumId w:val="43"/>
  </w:num>
  <w:num w:numId="9" w16cid:durableId="1867138649">
    <w:abstractNumId w:val="15"/>
  </w:num>
  <w:num w:numId="10" w16cid:durableId="1619291114">
    <w:abstractNumId w:val="5"/>
  </w:num>
  <w:num w:numId="11" w16cid:durableId="234248285">
    <w:abstractNumId w:val="21"/>
  </w:num>
  <w:num w:numId="12" w16cid:durableId="709308004">
    <w:abstractNumId w:val="40"/>
  </w:num>
  <w:num w:numId="13" w16cid:durableId="33119727">
    <w:abstractNumId w:val="47"/>
  </w:num>
  <w:num w:numId="14" w16cid:durableId="1983919531">
    <w:abstractNumId w:val="32"/>
  </w:num>
  <w:num w:numId="15" w16cid:durableId="170072787">
    <w:abstractNumId w:val="9"/>
  </w:num>
  <w:num w:numId="16" w16cid:durableId="1739546439">
    <w:abstractNumId w:val="7"/>
  </w:num>
  <w:num w:numId="17" w16cid:durableId="1109665833">
    <w:abstractNumId w:val="24"/>
  </w:num>
  <w:num w:numId="18" w16cid:durableId="980622018">
    <w:abstractNumId w:val="11"/>
  </w:num>
  <w:num w:numId="19" w16cid:durableId="720783968">
    <w:abstractNumId w:val="14"/>
  </w:num>
  <w:num w:numId="20" w16cid:durableId="2001038560">
    <w:abstractNumId w:val="22"/>
  </w:num>
  <w:num w:numId="21" w16cid:durableId="1115753626">
    <w:abstractNumId w:val="38"/>
  </w:num>
  <w:num w:numId="22" w16cid:durableId="1316565486">
    <w:abstractNumId w:val="17"/>
  </w:num>
  <w:num w:numId="23" w16cid:durableId="1283463573">
    <w:abstractNumId w:val="12"/>
  </w:num>
  <w:num w:numId="24" w16cid:durableId="1664889169">
    <w:abstractNumId w:val="31"/>
  </w:num>
  <w:num w:numId="25" w16cid:durableId="885221321">
    <w:abstractNumId w:val="6"/>
  </w:num>
  <w:num w:numId="26" w16cid:durableId="1894730958">
    <w:abstractNumId w:val="1"/>
  </w:num>
  <w:num w:numId="27" w16cid:durableId="280889971">
    <w:abstractNumId w:val="13"/>
  </w:num>
  <w:num w:numId="28" w16cid:durableId="1864631475">
    <w:abstractNumId w:val="27"/>
  </w:num>
  <w:num w:numId="29" w16cid:durableId="1719087050">
    <w:abstractNumId w:val="44"/>
  </w:num>
  <w:num w:numId="30" w16cid:durableId="818496982">
    <w:abstractNumId w:val="28"/>
  </w:num>
  <w:num w:numId="31" w16cid:durableId="510609942">
    <w:abstractNumId w:val="36"/>
  </w:num>
  <w:num w:numId="32" w16cid:durableId="15231073">
    <w:abstractNumId w:val="3"/>
  </w:num>
  <w:num w:numId="33" w16cid:durableId="391198485">
    <w:abstractNumId w:val="2"/>
  </w:num>
  <w:num w:numId="34" w16cid:durableId="1395202873">
    <w:abstractNumId w:val="45"/>
  </w:num>
  <w:num w:numId="35" w16cid:durableId="1110469193">
    <w:abstractNumId w:val="10"/>
  </w:num>
  <w:num w:numId="36" w16cid:durableId="1952394740">
    <w:abstractNumId w:val="16"/>
  </w:num>
  <w:num w:numId="37" w16cid:durableId="459302872">
    <w:abstractNumId w:val="42"/>
  </w:num>
  <w:num w:numId="38" w16cid:durableId="1739790561">
    <w:abstractNumId w:val="41"/>
  </w:num>
  <w:num w:numId="39" w16cid:durableId="112792437">
    <w:abstractNumId w:val="23"/>
  </w:num>
  <w:num w:numId="40" w16cid:durableId="845292482">
    <w:abstractNumId w:val="30"/>
  </w:num>
  <w:num w:numId="41" w16cid:durableId="227230958">
    <w:abstractNumId w:val="26"/>
  </w:num>
  <w:num w:numId="42" w16cid:durableId="380251750">
    <w:abstractNumId w:val="34"/>
  </w:num>
  <w:num w:numId="43" w16cid:durableId="167985478">
    <w:abstractNumId w:val="4"/>
  </w:num>
  <w:num w:numId="44" w16cid:durableId="576523087">
    <w:abstractNumId w:val="37"/>
  </w:num>
  <w:num w:numId="45" w16cid:durableId="1122723770">
    <w:abstractNumId w:val="8"/>
  </w:num>
  <w:num w:numId="46" w16cid:durableId="539171123">
    <w:abstractNumId w:val="25"/>
  </w:num>
  <w:num w:numId="47" w16cid:durableId="2072920714">
    <w:abstractNumId w:val="0"/>
  </w:num>
  <w:num w:numId="48" w16cid:durableId="97957329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85E3F"/>
    <w:rsid w:val="00087083"/>
    <w:rsid w:val="00095BE9"/>
    <w:rsid w:val="000E6131"/>
    <w:rsid w:val="00102AFC"/>
    <w:rsid w:val="00132629"/>
    <w:rsid w:val="00183F44"/>
    <w:rsid w:val="00207B0D"/>
    <w:rsid w:val="00212093"/>
    <w:rsid w:val="00213D42"/>
    <w:rsid w:val="00240321"/>
    <w:rsid w:val="00266CF0"/>
    <w:rsid w:val="002A48D2"/>
    <w:rsid w:val="002E0F41"/>
    <w:rsid w:val="00382EC4"/>
    <w:rsid w:val="003965D7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2761"/>
    <w:rsid w:val="006F5079"/>
    <w:rsid w:val="00726CDC"/>
    <w:rsid w:val="00781748"/>
    <w:rsid w:val="007A1A7A"/>
    <w:rsid w:val="007A7E6B"/>
    <w:rsid w:val="00807F4B"/>
    <w:rsid w:val="00977AF9"/>
    <w:rsid w:val="00992739"/>
    <w:rsid w:val="00A143D2"/>
    <w:rsid w:val="00A34585"/>
    <w:rsid w:val="00A50DC1"/>
    <w:rsid w:val="00A5573D"/>
    <w:rsid w:val="00A9258A"/>
    <w:rsid w:val="00AF31A3"/>
    <w:rsid w:val="00B0734C"/>
    <w:rsid w:val="00B52E59"/>
    <w:rsid w:val="00BA592B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3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2022-10-09T06:22:00Z</dcterms:created>
  <dcterms:modified xsi:type="dcterms:W3CDTF">2022-10-09T06:22:00Z</dcterms:modified>
</cp:coreProperties>
</file>